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38834" w14:textId="77777777" w:rsidR="004C0FA4" w:rsidRDefault="004C0FA4" w:rsidP="004C0FA4">
      <w:pPr>
        <w:pStyle w:val="NoSpacing"/>
      </w:pPr>
      <w:r>
        <w:rPr>
          <w:u w:val="single"/>
        </w:rPr>
        <w:t>John MASON</w:t>
      </w:r>
      <w:r>
        <w:t xml:space="preserve">   </w:t>
      </w:r>
      <w:proofErr w:type="gramStart"/>
      <w:r>
        <w:t xml:space="preserve">   (</w:t>
      </w:r>
      <w:proofErr w:type="gramEnd"/>
      <w:r>
        <w:t>fl.1481)</w:t>
      </w:r>
    </w:p>
    <w:p w14:paraId="004D2F47" w14:textId="77777777" w:rsidR="004C0FA4" w:rsidRDefault="004C0FA4" w:rsidP="004C0FA4">
      <w:pPr>
        <w:pStyle w:val="NoSpacing"/>
      </w:pPr>
      <w:r>
        <w:t>Priest.</w:t>
      </w:r>
    </w:p>
    <w:p w14:paraId="2C1B57FD" w14:textId="77777777" w:rsidR="004C0FA4" w:rsidRDefault="004C0FA4" w:rsidP="004C0FA4">
      <w:pPr>
        <w:pStyle w:val="NoSpacing"/>
      </w:pPr>
    </w:p>
    <w:p w14:paraId="300B4A4C" w14:textId="77777777" w:rsidR="004C0FA4" w:rsidRDefault="004C0FA4" w:rsidP="004C0FA4">
      <w:pPr>
        <w:pStyle w:val="NoSpacing"/>
      </w:pPr>
    </w:p>
    <w:p w14:paraId="3C2E0F1D" w14:textId="77777777" w:rsidR="004C0FA4" w:rsidRDefault="004C0FA4" w:rsidP="004C0FA4">
      <w:pPr>
        <w:pStyle w:val="NoSpacing"/>
      </w:pPr>
      <w:r>
        <w:t xml:space="preserve">  8 Jun.1481</w:t>
      </w:r>
      <w:r>
        <w:tab/>
        <w:t>He was instituted Rector of Full Sutton, East Riding of Yorkshire.</w:t>
      </w:r>
    </w:p>
    <w:p w14:paraId="4E06ACA4" w14:textId="77777777" w:rsidR="004C0FA4" w:rsidRDefault="004C0FA4" w:rsidP="004C0FA4">
      <w:pPr>
        <w:pStyle w:val="NoSpacing"/>
      </w:pPr>
      <w:r>
        <w:tab/>
      </w:r>
      <w:r>
        <w:tab/>
        <w:t>(“The Register of Thomas Rotherham, Archbishop of York 1480-1500</w:t>
      </w:r>
    </w:p>
    <w:p w14:paraId="7119F900" w14:textId="77777777" w:rsidR="004C0FA4" w:rsidRDefault="004C0FA4" w:rsidP="004C0FA4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p.8)</w:t>
      </w:r>
    </w:p>
    <w:p w14:paraId="0C7264A6" w14:textId="77777777" w:rsidR="004C0FA4" w:rsidRDefault="004C0FA4" w:rsidP="004C0FA4">
      <w:pPr>
        <w:pStyle w:val="NoSpacing"/>
      </w:pPr>
    </w:p>
    <w:p w14:paraId="1B8BDA4C" w14:textId="77777777" w:rsidR="004C0FA4" w:rsidRDefault="004C0FA4" w:rsidP="004C0FA4">
      <w:pPr>
        <w:pStyle w:val="NoSpacing"/>
      </w:pPr>
    </w:p>
    <w:p w14:paraId="5F424C9B" w14:textId="77777777" w:rsidR="004C0FA4" w:rsidRDefault="004C0FA4" w:rsidP="004C0FA4">
      <w:pPr>
        <w:pStyle w:val="NoSpacing"/>
      </w:pPr>
      <w:r>
        <w:t>12 March 2019</w:t>
      </w:r>
    </w:p>
    <w:p w14:paraId="47E44E2C" w14:textId="77777777" w:rsidR="006B2F86" w:rsidRPr="00E71FC3" w:rsidRDefault="004C0FA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5DDCF" w14:textId="77777777" w:rsidR="004C0FA4" w:rsidRDefault="004C0FA4" w:rsidP="00E71FC3">
      <w:pPr>
        <w:spacing w:after="0" w:line="240" w:lineRule="auto"/>
      </w:pPr>
      <w:r>
        <w:separator/>
      </w:r>
    </w:p>
  </w:endnote>
  <w:endnote w:type="continuationSeparator" w:id="0">
    <w:p w14:paraId="0D301983" w14:textId="77777777" w:rsidR="004C0FA4" w:rsidRDefault="004C0F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3B12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7D636" w14:textId="77777777" w:rsidR="004C0FA4" w:rsidRDefault="004C0FA4" w:rsidP="00E71FC3">
      <w:pPr>
        <w:spacing w:after="0" w:line="240" w:lineRule="auto"/>
      </w:pPr>
      <w:r>
        <w:separator/>
      </w:r>
    </w:p>
  </w:footnote>
  <w:footnote w:type="continuationSeparator" w:id="0">
    <w:p w14:paraId="41C3A38D" w14:textId="77777777" w:rsidR="004C0FA4" w:rsidRDefault="004C0F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FA4"/>
    <w:rsid w:val="001A7C09"/>
    <w:rsid w:val="004C0FA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C9D47"/>
  <w15:chartTrackingRefBased/>
  <w15:docId w15:val="{FDC38D36-6502-4709-82F2-6C86A719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2019-03-24T20:50:00Z</dcterms:created>
  <dcterms:modified xsi:type="dcterms:W3CDTF">2019-03-24T20:50:00Z</dcterms:modified>
</cp:coreProperties>
</file>